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60543" w14:textId="77777777" w:rsidR="00952C6D" w:rsidRDefault="00952C6D" w:rsidP="00952C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ELYOT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244D3C0" w14:textId="77777777" w:rsidR="00952C6D" w:rsidRDefault="00952C6D" w:rsidP="00952C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Coggeshall</w:t>
      </w:r>
      <w:proofErr w:type="spellEnd"/>
      <w:r>
        <w:rPr>
          <w:rFonts w:ascii="Times New Roman" w:hAnsi="Times New Roman" w:cs="Times New Roman"/>
        </w:rPr>
        <w:t>, Essex. Yeoman.</w:t>
      </w:r>
    </w:p>
    <w:p w14:paraId="157C42B2" w14:textId="77777777" w:rsidR="00952C6D" w:rsidRDefault="00952C6D" w:rsidP="00952C6D">
      <w:pPr>
        <w:rPr>
          <w:rFonts w:ascii="Times New Roman" w:hAnsi="Times New Roman" w:cs="Times New Roman"/>
        </w:rPr>
      </w:pPr>
    </w:p>
    <w:p w14:paraId="5B176740" w14:textId="77777777" w:rsidR="00952C6D" w:rsidRDefault="00952C6D" w:rsidP="00952C6D">
      <w:pPr>
        <w:rPr>
          <w:rFonts w:ascii="Times New Roman" w:hAnsi="Times New Roman" w:cs="Times New Roman"/>
        </w:rPr>
      </w:pPr>
    </w:p>
    <w:p w14:paraId="2BE0F21F" w14:textId="77777777" w:rsidR="00952C6D" w:rsidRDefault="00952C6D" w:rsidP="00952C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Hert</w:t>
      </w:r>
      <w:proofErr w:type="spellEnd"/>
      <w:r>
        <w:rPr>
          <w:rFonts w:ascii="Times New Roman" w:hAnsi="Times New Roman" w:cs="Times New Roman"/>
        </w:rPr>
        <w:t xml:space="preserve"> of London, gentleman(q.v.), brought a plaint of debt against </w:t>
      </w:r>
    </w:p>
    <w:p w14:paraId="6FB54A01" w14:textId="77777777" w:rsidR="00952C6D" w:rsidRDefault="00952C6D" w:rsidP="00952C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 and 11 others.</w:t>
      </w:r>
    </w:p>
    <w:p w14:paraId="18E4F1CA" w14:textId="77777777" w:rsidR="00952C6D" w:rsidRDefault="00952C6D" w:rsidP="00952C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500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21C9BBD" w14:textId="77777777" w:rsidR="00952C6D" w:rsidRDefault="00952C6D" w:rsidP="00952C6D">
      <w:pPr>
        <w:rPr>
          <w:rFonts w:ascii="Times New Roman" w:hAnsi="Times New Roman" w:cs="Times New Roman"/>
        </w:rPr>
      </w:pPr>
    </w:p>
    <w:p w14:paraId="3E8F74D5" w14:textId="77777777" w:rsidR="00952C6D" w:rsidRDefault="00952C6D" w:rsidP="00952C6D">
      <w:pPr>
        <w:rPr>
          <w:rFonts w:ascii="Times New Roman" w:hAnsi="Times New Roman" w:cs="Times New Roman"/>
        </w:rPr>
      </w:pPr>
    </w:p>
    <w:p w14:paraId="2081DAAF" w14:textId="77777777" w:rsidR="00952C6D" w:rsidRDefault="00952C6D" w:rsidP="00952C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January 2018</w:t>
      </w:r>
    </w:p>
    <w:p w14:paraId="1ED76BD0" w14:textId="77777777" w:rsidR="006B2F86" w:rsidRPr="00E71FC3" w:rsidRDefault="00952C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A2699" w14:textId="77777777" w:rsidR="00952C6D" w:rsidRDefault="00952C6D" w:rsidP="00E71FC3">
      <w:r>
        <w:separator/>
      </w:r>
    </w:p>
  </w:endnote>
  <w:endnote w:type="continuationSeparator" w:id="0">
    <w:p w14:paraId="1357A164" w14:textId="77777777" w:rsidR="00952C6D" w:rsidRDefault="00952C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C78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4FD27E" w14:textId="77777777" w:rsidR="00952C6D" w:rsidRDefault="00952C6D" w:rsidP="00E71FC3">
      <w:r>
        <w:separator/>
      </w:r>
    </w:p>
  </w:footnote>
  <w:footnote w:type="continuationSeparator" w:id="0">
    <w:p w14:paraId="594B10E0" w14:textId="77777777" w:rsidR="00952C6D" w:rsidRDefault="00952C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C6D"/>
    <w:rsid w:val="001A7C09"/>
    <w:rsid w:val="00577BD5"/>
    <w:rsid w:val="00656CBA"/>
    <w:rsid w:val="006A1F77"/>
    <w:rsid w:val="00733BE7"/>
    <w:rsid w:val="00952C6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036B3"/>
  <w15:chartTrackingRefBased/>
  <w15:docId w15:val="{DAB67C75-954A-4A5D-B373-39B5646DC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2C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52C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2018-01-24T16:40:00Z</dcterms:created>
  <dcterms:modified xsi:type="dcterms:W3CDTF">2018-01-24T16:46:00Z</dcterms:modified>
</cp:coreProperties>
</file>